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289028461"/>
        <w:lock w:val="sdtLocked"/>
        <w:placeholder>
          <w:docPart w:val="6F1FB371487D491CAA7EBB67FE018CF3"/>
        </w:placeholder>
        <w:date w:fullDate="2015-02-24T00:00:00Z">
          <w:dateFormat w:val="d MMMM yyyy"/>
          <w:lid w:val="en-AU"/>
          <w:storeMappedDataAs w:val="dateTime"/>
          <w:calendar w:val="gregorian"/>
        </w:date>
      </w:sdtPr>
      <w:sdtEndPr/>
      <w:sdtContent>
        <w:p w:rsidR="00C11BFB" w:rsidRPr="00D91B1A" w:rsidRDefault="000D5D47" w:rsidP="00834FCD">
          <w:pPr>
            <w:pStyle w:val="Letter-Date"/>
          </w:pPr>
          <w:r>
            <w:rPr>
              <w:lang w:val="en-AU"/>
            </w:rPr>
            <w:t>24 February 2015</w:t>
          </w:r>
        </w:p>
      </w:sdtContent>
    </w:sdt>
    <w:sdt>
      <w:sdtPr>
        <w:alias w:val="Attn"/>
        <w:tag w:val="Attn"/>
        <w:id w:val="-365136180"/>
        <w:lock w:val="sdtLocked"/>
        <w:placeholder>
          <w:docPart w:val="E370C39B9B4C4C01B44740061365AF01"/>
        </w:placeholder>
      </w:sdtPr>
      <w:sdtEndPr/>
      <w:sdtContent>
        <w:p w:rsidR="00BF7842" w:rsidRPr="00D91B1A" w:rsidRDefault="00D17884" w:rsidP="00834FCD">
          <w:pPr>
            <w:pStyle w:val="Letter-AddressBlock"/>
          </w:pPr>
          <w:r>
            <w:t>Attn: Vanessa Pazmino</w:t>
          </w:r>
        </w:p>
      </w:sdtContent>
    </w:sdt>
    <w:sdt>
      <w:sdtPr>
        <w:alias w:val="Company"/>
        <w:tag w:val="Company"/>
        <w:id w:val="-1994940858"/>
        <w:placeholder>
          <w:docPart w:val="E370C39B9B4C4C01B44740061365AF01"/>
        </w:placeholder>
      </w:sdtPr>
      <w:sdtEndPr/>
      <w:sdtContent>
        <w:p w:rsidR="00BF7842" w:rsidRPr="00D91B1A" w:rsidRDefault="00D17884" w:rsidP="00D17884">
          <w:pPr>
            <w:shd w:val="clear" w:color="auto" w:fill="FFFFFF"/>
            <w:spacing w:after="0" w:line="240" w:lineRule="auto"/>
          </w:pPr>
          <w:r w:rsidRPr="000A1967">
            <w:rPr>
              <w:rFonts w:eastAsia="Times New Roman" w:cs="Arial"/>
              <w:color w:val="222222"/>
            </w:rPr>
            <w:t>Bureau of Safety and Environmental Enforcement</w:t>
          </w:r>
        </w:p>
      </w:sdtContent>
    </w:sdt>
    <w:sdt>
      <w:sdtPr>
        <w:alias w:val="Address"/>
        <w:tag w:val="Address"/>
        <w:id w:val="-1932657167"/>
        <w:placeholder>
          <w:docPart w:val="E370C39B9B4C4C01B44740061365AF01"/>
        </w:placeholder>
      </w:sdtPr>
      <w:sdtEndPr/>
      <w:sdtContent>
        <w:p w:rsidR="00D17884" w:rsidRDefault="008813BD" w:rsidP="00834FCD">
          <w:pPr>
            <w:pStyle w:val="Letter-AddressBlock"/>
          </w:pPr>
          <w:r>
            <w:t>1201 Elmwood Park Blvd.</w:t>
          </w:r>
        </w:p>
        <w:p w:rsidR="00BF7842" w:rsidRPr="00D91B1A" w:rsidRDefault="00D17884" w:rsidP="00834FCD">
          <w:pPr>
            <w:pStyle w:val="Letter-AddressBlock"/>
          </w:pPr>
          <w:r>
            <w:t>TDM (GE 573E)</w:t>
          </w:r>
        </w:p>
      </w:sdtContent>
    </w:sdt>
    <w:sdt>
      <w:sdtPr>
        <w:alias w:val="STATE  SUBURB  POSTCODE"/>
        <w:tag w:val="STATE  SUBURB  POSTCODE"/>
        <w:id w:val="840740454"/>
        <w:placeholder>
          <w:docPart w:val="E370C39B9B4C4C01B44740061365AF01"/>
        </w:placeholder>
      </w:sdtPr>
      <w:sdtEndPr>
        <w:rPr>
          <w:rFonts w:ascii="Arial" w:hAnsi="Arial" w:cs="Arial"/>
          <w:color w:val="000000" w:themeColor="text1"/>
          <w:szCs w:val="20"/>
        </w:rPr>
      </w:sdtEndPr>
      <w:sdtContent>
        <w:p w:rsidR="00BF7842" w:rsidRPr="0040713A" w:rsidRDefault="008813BD" w:rsidP="00834FCD">
          <w:pPr>
            <w:pStyle w:val="Letter-AddressBlock-10ptsAfter"/>
            <w:rPr>
              <w:rFonts w:ascii="Arial" w:hAnsi="Arial" w:cs="Arial"/>
              <w:color w:val="000000" w:themeColor="text1"/>
              <w:szCs w:val="20"/>
            </w:rPr>
          </w:pPr>
          <w:r>
            <w:t>New Orleans, La. 70123-2394</w:t>
          </w:r>
        </w:p>
      </w:sdtContent>
    </w:sdt>
    <w:p w:rsidR="00BF7842" w:rsidRPr="00C7549D" w:rsidRDefault="00D91B1A" w:rsidP="00834FCD">
      <w:pPr>
        <w:pStyle w:val="Letter-SalutationLine"/>
      </w:pPr>
      <w:r w:rsidRPr="00C7549D">
        <w:t>Dear</w:t>
      </w:r>
      <w:r w:rsidR="00141C28">
        <w:t xml:space="preserve"> </w:t>
      </w:r>
      <w:sdt>
        <w:sdtPr>
          <w:id w:val="-642964304"/>
          <w:lock w:val="sdtLocked"/>
          <w:placeholder>
            <w:docPart w:val="E370C39B9B4C4C01B44740061365AF01"/>
          </w:placeholder>
        </w:sdtPr>
        <w:sdtEndPr/>
        <w:sdtContent>
          <w:r w:rsidR="008813BD">
            <w:t>Vanessa Pazmino</w:t>
          </w:r>
        </w:sdtContent>
      </w:sdt>
      <w:r w:rsidR="008813BD">
        <w:t>:</w:t>
      </w:r>
      <w:r w:rsidRPr="00C7549D">
        <w:t xml:space="preserve"> </w:t>
      </w:r>
    </w:p>
    <w:p w:rsidR="00C11BFB" w:rsidRDefault="00D91B1A" w:rsidP="00834FCD">
      <w:pPr>
        <w:pStyle w:val="Letter-Subject"/>
      </w:pPr>
      <w:r>
        <w:t xml:space="preserve">RE: </w:t>
      </w:r>
      <w:sdt>
        <w:sdtPr>
          <w:id w:val="334344361"/>
          <w:placeholder>
            <w:docPart w:val="E370C39B9B4C4C01B44740061365AF01"/>
          </w:placeholder>
        </w:sdtPr>
        <w:sdtEndPr/>
        <w:sdtContent>
          <w:r w:rsidR="000D5D47">
            <w:t>PALEONTOLOGIC DATA FOR STATOIL DC BLOCK 231 #1 OCS-G-33780</w:t>
          </w:r>
        </w:sdtContent>
      </w:sdt>
    </w:p>
    <w:p w:rsidR="000D5D47" w:rsidRPr="000D5D47" w:rsidRDefault="000D5D47" w:rsidP="000D5D47">
      <w:pPr>
        <w:spacing w:after="0" w:line="240" w:lineRule="auto"/>
        <w:jc w:val="both"/>
      </w:pPr>
      <w:r w:rsidRPr="000D5D47">
        <w:t>As required, enclosed is one CD for the Statoil “Perseus” Desoto Canyon 231 #1 well, offshore Gulf of Mexico.  Samples were analyzed for foraminifera from 7976.5’-23085’ between October 2014 and February 2015. The CD includes the final digital files of the following:</w:t>
      </w:r>
    </w:p>
    <w:p w:rsidR="000D5D47" w:rsidRPr="000D5D47" w:rsidRDefault="000D5D47" w:rsidP="000D5D47">
      <w:pPr>
        <w:spacing w:after="0" w:line="240" w:lineRule="auto"/>
      </w:pPr>
    </w:p>
    <w:p w:rsidR="000D5D47" w:rsidRPr="000D5D47" w:rsidRDefault="000D5D47" w:rsidP="000D5D47">
      <w:pPr>
        <w:numPr>
          <w:ilvl w:val="0"/>
          <w:numId w:val="1"/>
        </w:numPr>
        <w:spacing w:after="0"/>
        <w:contextualSpacing/>
      </w:pPr>
      <w:r w:rsidRPr="000D5D47">
        <w:t>ALS-EA Statoil DC Blk 231 #1 Perseus - Addendum 1 Datasheets 2-12-2015 (Excel 2007)</w:t>
      </w:r>
    </w:p>
    <w:p w:rsidR="000D5D47" w:rsidRPr="000D5D47" w:rsidRDefault="000D5D47" w:rsidP="000D5D47">
      <w:pPr>
        <w:numPr>
          <w:ilvl w:val="0"/>
          <w:numId w:val="1"/>
        </w:numPr>
        <w:spacing w:after="0"/>
        <w:contextualSpacing/>
      </w:pPr>
      <w:r w:rsidRPr="000D5D47">
        <w:t>ALS-EA Statoil DC Blk 231 #1 Perseus - Micropaleo Report 2-12-2015B (Word RTF 2007)</w:t>
      </w:r>
    </w:p>
    <w:p w:rsidR="000D5D47" w:rsidRPr="000D5D47" w:rsidRDefault="000D5D47" w:rsidP="000D5D47">
      <w:pPr>
        <w:numPr>
          <w:ilvl w:val="0"/>
          <w:numId w:val="1"/>
        </w:numPr>
        <w:spacing w:after="0"/>
        <w:contextualSpacing/>
      </w:pPr>
      <w:r w:rsidRPr="000D5D47">
        <w:t>ALS-EA Statoil DC Blk 231 #1 Perseus - Micropaleo Report 2-12-2015B (PDF)</w:t>
      </w:r>
    </w:p>
    <w:p w:rsidR="000D5D47" w:rsidRDefault="005C2ECB" w:rsidP="005C2ECB">
      <w:pPr>
        <w:numPr>
          <w:ilvl w:val="0"/>
          <w:numId w:val="1"/>
        </w:numPr>
        <w:spacing w:after="0"/>
        <w:contextualSpacing/>
      </w:pPr>
      <w:r w:rsidRPr="005C2ECB">
        <w:t>ALS-EA Lower Cretaceous-Jurassic GOM Biostrat Chart 2015</w:t>
      </w:r>
    </w:p>
    <w:p w:rsidR="005C2ECB" w:rsidRPr="000D5D47" w:rsidRDefault="005C2ECB" w:rsidP="005C2ECB">
      <w:pPr>
        <w:numPr>
          <w:ilvl w:val="0"/>
          <w:numId w:val="1"/>
        </w:numPr>
        <w:spacing w:after="0"/>
        <w:contextualSpacing/>
      </w:pPr>
      <w:r>
        <w:t>ALS-EA BOEM Statoil DC Blk 231 #1 Cover Letter 2-24-2015</w:t>
      </w:r>
    </w:p>
    <w:p w:rsidR="000D5D47" w:rsidRPr="000D5D47" w:rsidRDefault="000D5D47" w:rsidP="000D5D47">
      <w:pPr>
        <w:spacing w:after="0"/>
      </w:pPr>
    </w:p>
    <w:p w:rsidR="000D5D47" w:rsidRDefault="000D5D47" w:rsidP="000D5D47">
      <w:pPr>
        <w:spacing w:after="0" w:line="240" w:lineRule="auto"/>
      </w:pPr>
      <w:r w:rsidRPr="000D5D47">
        <w:t>If you need anything else, please let me know.  We can provide the data in other formats, if required.</w:t>
      </w:r>
    </w:p>
    <w:p w:rsidR="008813BD" w:rsidRDefault="008813BD" w:rsidP="000D5D47">
      <w:pPr>
        <w:spacing w:after="0" w:line="240" w:lineRule="auto"/>
      </w:pPr>
    </w:p>
    <w:p w:rsidR="008813BD" w:rsidRDefault="008813BD" w:rsidP="000D5D47">
      <w:pPr>
        <w:spacing w:after="0" w:line="240" w:lineRule="auto"/>
      </w:pPr>
      <w:r>
        <w:t>Sincerely,</w:t>
      </w:r>
    </w:p>
    <w:p w:rsidR="008813BD" w:rsidRDefault="008813BD" w:rsidP="000D5D47">
      <w:pPr>
        <w:spacing w:after="0" w:line="240" w:lineRule="auto"/>
      </w:pPr>
    </w:p>
    <w:p w:rsidR="008813BD" w:rsidRPr="008813BD" w:rsidRDefault="008813BD" w:rsidP="000D5D47">
      <w:pPr>
        <w:spacing w:after="0" w:line="240" w:lineRule="auto"/>
        <w:rPr>
          <w:b/>
          <w:i/>
          <w:color w:val="1F497D" w:themeColor="text2"/>
        </w:rPr>
      </w:pPr>
      <w:r w:rsidRPr="008813BD">
        <w:rPr>
          <w:b/>
          <w:i/>
          <w:color w:val="1F497D" w:themeColor="text2"/>
        </w:rPr>
        <w:t>Nancy</w:t>
      </w:r>
    </w:p>
    <w:p w:rsidR="008813BD" w:rsidRDefault="008813BD" w:rsidP="000D5D47">
      <w:pPr>
        <w:spacing w:after="0" w:line="240" w:lineRule="auto"/>
      </w:pPr>
    </w:p>
    <w:p w:rsidR="008813BD" w:rsidRDefault="008813BD" w:rsidP="008813BD">
      <w:pPr>
        <w:pStyle w:val="NormalWeb"/>
        <w:shd w:val="clear" w:color="auto" w:fill="FFFFFF"/>
        <w:spacing w:before="80" w:beforeAutospacing="0" w:after="240" w:afterAutospacing="0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b/>
          <w:bCs/>
          <w:color w:val="222222"/>
          <w:sz w:val="19"/>
          <w:szCs w:val="19"/>
        </w:rPr>
        <w:t>Nancy L. Engelhardt-Moore</w:t>
      </w:r>
      <w:bookmarkStart w:id="0" w:name="_GoBack"/>
      <w:bookmarkEnd w:id="0"/>
    </w:p>
    <w:p w:rsidR="008813BD" w:rsidRDefault="008813BD" w:rsidP="008813BD">
      <w:pPr>
        <w:pStyle w:val="NormalWeb"/>
        <w:shd w:val="clear" w:color="auto" w:fill="FFFFFF"/>
        <w:spacing w:after="0" w:afterAutospacing="0"/>
        <w:rPr>
          <w:rFonts w:ascii="Arial" w:hAnsi="Arial" w:cs="Arial"/>
          <w:color w:val="222222"/>
          <w:sz w:val="19"/>
          <w:szCs w:val="19"/>
        </w:rPr>
      </w:pPr>
      <w:r>
        <w:rPr>
          <w:rFonts w:ascii="Arial" w:hAnsi="Arial" w:cs="Arial"/>
          <w:i/>
          <w:iCs/>
          <w:color w:val="222222"/>
          <w:sz w:val="19"/>
          <w:szCs w:val="19"/>
        </w:rPr>
        <w:t>Principal Geoscientist</w:t>
      </w:r>
      <w:r>
        <w:rPr>
          <w:rFonts w:ascii="Lucida Sans" w:hAnsi="Lucida Sans" w:cs="Arial"/>
          <w:b/>
          <w:bCs/>
          <w:color w:val="1A3654"/>
          <w:sz w:val="18"/>
          <w:szCs w:val="18"/>
          <w:lang w:val="en-AU"/>
        </w:rPr>
        <w:br/>
        <w:t>Ellington</w:t>
      </w:r>
      <w:r>
        <w:rPr>
          <w:rFonts w:ascii="Lucida Sans" w:hAnsi="Lucida Sans" w:cs="Arial"/>
          <w:b/>
          <w:bCs/>
          <w:color w:val="1A3654"/>
          <w:sz w:val="18"/>
          <w:szCs w:val="18"/>
          <w:lang w:val="en-AU"/>
        </w:rPr>
        <w:br/>
        <w:t>ALS Oil &amp; Gas</w:t>
      </w:r>
    </w:p>
    <w:p w:rsidR="009948A7" w:rsidRDefault="0009713E" w:rsidP="00017436">
      <w:pPr>
        <w:spacing w:after="0" w:line="240" w:lineRule="auto"/>
      </w:pPr>
      <w:r>
        <w:t>Nancy.Engelhardt-Moore@ALSglobal.com</w:t>
      </w:r>
    </w:p>
    <w:p w:rsidR="009948A7" w:rsidRDefault="009948A7" w:rsidP="005B22F9">
      <w:pPr>
        <w:pStyle w:val="Letter-BodyContent"/>
      </w:pPr>
    </w:p>
    <w:p w:rsidR="009948A7" w:rsidRDefault="009948A7" w:rsidP="005B22F9">
      <w:pPr>
        <w:pStyle w:val="Letter-BodyContent"/>
      </w:pPr>
    </w:p>
    <w:sectPr w:rsidR="009948A7" w:rsidSect="00B3236B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701" w:right="1134" w:bottom="709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D47" w:rsidRDefault="000D5D47" w:rsidP="00834FCD">
      <w:r>
        <w:separator/>
      </w:r>
    </w:p>
  </w:endnote>
  <w:endnote w:type="continuationSeparator" w:id="0">
    <w:p w:rsidR="000D5D47" w:rsidRDefault="000D5D47" w:rsidP="00834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Bold">
    <w:altName w:val="Lucida Sans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07D" w:rsidRPr="00962238" w:rsidRDefault="00017436" w:rsidP="00962238">
    <w:pPr>
      <w:pStyle w:val="Letter-Footer"/>
    </w:pPr>
    <w:sdt>
      <w:sdtPr>
        <w:id w:val="684324408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D7307D" w:rsidRPr="00962238">
              <w:t>Document Name</w:t>
            </w:r>
            <w:r w:rsidR="00D7307D" w:rsidRPr="00962238">
              <w:tab/>
            </w:r>
            <w:r w:rsidR="00D7307D" w:rsidRPr="00962238">
              <w:tab/>
              <w:t xml:space="preserve">Page </w:t>
            </w:r>
            <w:r w:rsidR="00D7307D" w:rsidRPr="00962238">
              <w:fldChar w:fldCharType="begin"/>
            </w:r>
            <w:r w:rsidR="00D7307D" w:rsidRPr="00962238">
              <w:instrText xml:space="preserve"> PAGE </w:instrText>
            </w:r>
            <w:r w:rsidR="00D7307D" w:rsidRPr="00962238">
              <w:fldChar w:fldCharType="separate"/>
            </w:r>
            <w:r>
              <w:rPr>
                <w:noProof/>
              </w:rPr>
              <w:t>2</w:t>
            </w:r>
            <w:r w:rsidR="00D7307D" w:rsidRPr="00962238">
              <w:fldChar w:fldCharType="end"/>
            </w:r>
            <w:r w:rsidR="00D7307D" w:rsidRPr="00962238">
              <w:t xml:space="preserve"> of </w:t>
            </w:r>
            <w:fldSimple w:instr=" NUMPAGES  ">
              <w:r>
                <w:rPr>
                  <w:noProof/>
                </w:rPr>
                <w:t>2</w:t>
              </w:r>
            </w:fldSimple>
          </w:sdtContent>
        </w:sdt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07D" w:rsidRPr="0007681C" w:rsidRDefault="00017436" w:rsidP="0007681C">
    <w:pPr>
      <w:pStyle w:val="RIGHTSOLUTIONSRIGHTPARTNER"/>
    </w:pPr>
    <w:r>
      <w:t>RIG</w:t>
    </w:r>
    <w:r w:rsidR="00D7307D" w:rsidRPr="0007681C">
      <w:t>HT SOLUTIONS | RIGHT PARTNER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D47" w:rsidRDefault="000D5D47" w:rsidP="00834FCD">
      <w:r>
        <w:separator/>
      </w:r>
    </w:p>
  </w:footnote>
  <w:footnote w:type="continuationSeparator" w:id="0">
    <w:p w:rsidR="000D5D47" w:rsidRDefault="000D5D47" w:rsidP="00834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9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349"/>
    </w:tblGrid>
    <w:tr w:rsidR="00D7307D" w:rsidTr="00D03EBB">
      <w:trPr>
        <w:trHeight w:val="983"/>
      </w:trPr>
      <w:tc>
        <w:tcPr>
          <w:tcW w:w="10349" w:type="dxa"/>
          <w:tcBorders>
            <w:top w:val="single" w:sz="24" w:space="0" w:color="FFFFFF" w:themeColor="background1"/>
          </w:tcBorders>
        </w:tcPr>
        <w:p w:rsidR="00D7307D" w:rsidRPr="00834FCD" w:rsidRDefault="007B12A8" w:rsidP="00D03EBB">
          <w:pPr>
            <w:pStyle w:val="Header"/>
            <w:rPr>
              <w:b/>
            </w:rPr>
          </w:pPr>
          <w:r>
            <w:rPr>
              <w:lang w:val="en-US" w:eastAsia="en-US"/>
            </w:rPr>
            <w:drawing>
              <wp:anchor distT="0" distB="0" distL="114300" distR="114300" simplePos="0" relativeHeight="251660288" behindDoc="1" locked="0" layoutInCell="1" allowOverlap="1" wp14:anchorId="420E6F4C" wp14:editId="3ED09F22">
                <wp:simplePos x="0" y="0"/>
                <wp:positionH relativeFrom="column">
                  <wp:posOffset>417830</wp:posOffset>
                </wp:positionH>
                <wp:positionV relativeFrom="paragraph">
                  <wp:posOffset>197485</wp:posOffset>
                </wp:positionV>
                <wp:extent cx="2696210" cy="1011555"/>
                <wp:effectExtent l="0" t="0" r="8890" b="0"/>
                <wp:wrapTight wrapText="bothSides">
                  <wp:wrapPolygon edited="0">
                    <wp:start x="3663" y="0"/>
                    <wp:lineTo x="610" y="13017"/>
                    <wp:lineTo x="0" y="16678"/>
                    <wp:lineTo x="0" y="19932"/>
                    <wp:lineTo x="458" y="21153"/>
                    <wp:lineTo x="16788" y="21153"/>
                    <wp:lineTo x="21519" y="20339"/>
                    <wp:lineTo x="21519" y="16271"/>
                    <wp:lineTo x="7325" y="13017"/>
                    <wp:lineTo x="4426" y="0"/>
                    <wp:lineTo x="3663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LS-Petro - Horizontal - Full - Colour - 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6210" cy="1011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D7307D" w:rsidRDefault="00D7307D" w:rsidP="00182E4F">
    <w:pPr>
      <w:pStyle w:val="Header"/>
    </w:pPr>
  </w:p>
  <w:p w:rsidR="00CC05DA" w:rsidRDefault="00CC05DA" w:rsidP="00182E4F">
    <w:pPr>
      <w:pStyle w:val="Header"/>
    </w:pPr>
  </w:p>
  <w:p w:rsidR="00CC05DA" w:rsidRDefault="00CC05DA" w:rsidP="00182E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9" w:type="dxa"/>
      <w:tblInd w:w="-3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80"/>
      <w:gridCol w:w="3969"/>
    </w:tblGrid>
    <w:tr w:rsidR="00D7307D" w:rsidTr="0007681C">
      <w:trPr>
        <w:trHeight w:val="983"/>
      </w:trPr>
      <w:tc>
        <w:tcPr>
          <w:tcW w:w="6380" w:type="dxa"/>
        </w:tcPr>
        <w:p w:rsidR="00D7307D" w:rsidRDefault="007B12A8" w:rsidP="00834FCD">
          <w:pPr>
            <w:pStyle w:val="Header"/>
          </w:pPr>
          <w:r>
            <w:rPr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6475C419" wp14:editId="14F0F0BD">
                <wp:simplePos x="0" y="0"/>
                <wp:positionH relativeFrom="column">
                  <wp:posOffset>408305</wp:posOffset>
                </wp:positionH>
                <wp:positionV relativeFrom="paragraph">
                  <wp:posOffset>197485</wp:posOffset>
                </wp:positionV>
                <wp:extent cx="2696210" cy="1011555"/>
                <wp:effectExtent l="0" t="0" r="8890" b="0"/>
                <wp:wrapTight wrapText="bothSides">
                  <wp:wrapPolygon edited="0">
                    <wp:start x="3663" y="0"/>
                    <wp:lineTo x="610" y="13017"/>
                    <wp:lineTo x="0" y="16678"/>
                    <wp:lineTo x="0" y="19932"/>
                    <wp:lineTo x="458" y="21153"/>
                    <wp:lineTo x="16788" y="21153"/>
                    <wp:lineTo x="21519" y="20339"/>
                    <wp:lineTo x="21519" y="16271"/>
                    <wp:lineTo x="7325" y="13017"/>
                    <wp:lineTo x="4426" y="0"/>
                    <wp:lineTo x="3663" y="0"/>
                  </wp:wrapPolygon>
                </wp:wrapTight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LS-Petro - Horizontal - Full - Colour - 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6210" cy="10115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969" w:type="dxa"/>
          <w:tcBorders>
            <w:top w:val="single" w:sz="24" w:space="0" w:color="595959" w:themeColor="text1" w:themeTint="A6"/>
          </w:tcBorders>
        </w:tcPr>
        <w:p w:rsidR="00CC05DA" w:rsidRPr="00CC05DA" w:rsidRDefault="008E7F0A" w:rsidP="00CC05DA">
          <w:pPr>
            <w:pStyle w:val="Header"/>
            <w:spacing w:before="60"/>
            <w:rPr>
              <w:rFonts w:cs="Times New Roman"/>
              <w:b/>
              <w:color w:val="000000"/>
              <w:w w:val="0"/>
            </w:rPr>
          </w:pPr>
          <w:r>
            <w:rPr>
              <w:rFonts w:cs="Times New Roman"/>
              <w:b/>
              <w:color w:val="000000"/>
              <w:w w:val="0"/>
            </w:rPr>
            <w:t>Ellington</w:t>
          </w:r>
          <w:r w:rsidR="00CC05DA" w:rsidRPr="00CC05DA">
            <w:rPr>
              <w:rFonts w:cs="Times New Roman"/>
              <w:b/>
              <w:color w:val="000000"/>
              <w:w w:val="0"/>
            </w:rPr>
            <w:br/>
            <w:t>ALS Oil &amp; Gas</w:t>
          </w:r>
        </w:p>
        <w:p w:rsidR="00F456AC" w:rsidRDefault="008E7F0A" w:rsidP="00C922C5">
          <w:pPr>
            <w:pStyle w:val="Header"/>
            <w:spacing w:before="60"/>
            <w:rPr>
              <w:rFonts w:cs="Times New Roman"/>
              <w:color w:val="000000"/>
              <w:w w:val="0"/>
            </w:rPr>
          </w:pPr>
          <w:r>
            <w:rPr>
              <w:rFonts w:cs="Times New Roman"/>
              <w:color w:val="000000"/>
              <w:w w:val="0"/>
            </w:rPr>
            <w:t>1414 Lumpkin Road</w:t>
          </w:r>
        </w:p>
        <w:p w:rsidR="00F456AC" w:rsidRDefault="008E7F0A" w:rsidP="00F456AC">
          <w:pPr>
            <w:pStyle w:val="Header"/>
            <w:spacing w:before="60"/>
            <w:rPr>
              <w:rFonts w:cs="Times New Roman"/>
              <w:color w:val="000000"/>
              <w:w w:val="0"/>
            </w:rPr>
          </w:pPr>
          <w:r>
            <w:rPr>
              <w:rFonts w:cs="Times New Roman"/>
              <w:color w:val="000000"/>
              <w:w w:val="0"/>
            </w:rPr>
            <w:t>Houston, Texas 77043</w:t>
          </w:r>
        </w:p>
        <w:p w:rsidR="00D7307D" w:rsidRPr="008E7F0A" w:rsidRDefault="00F456AC" w:rsidP="00DD4CF3">
          <w:pPr>
            <w:pStyle w:val="Header"/>
            <w:spacing w:before="60"/>
          </w:pPr>
          <w:r>
            <w:rPr>
              <w:rFonts w:cs="Times New Roman"/>
              <w:color w:val="000000"/>
              <w:w w:val="0"/>
            </w:rPr>
            <w:t>United States of America</w:t>
          </w:r>
          <w:r w:rsidR="00D7307D">
            <w:rPr>
              <w:rFonts w:cs="Times New Roman"/>
              <w:color w:val="000000"/>
              <w:w w:val="0"/>
            </w:rPr>
            <w:br/>
          </w:r>
          <w:r w:rsidR="00D7307D" w:rsidRPr="00834FCD">
            <w:rPr>
              <w:b/>
            </w:rPr>
            <w:t>T:</w:t>
          </w:r>
          <w:r w:rsidR="00D7307D" w:rsidRPr="00834FCD">
            <w:t xml:space="preserve"> +</w:t>
          </w:r>
          <w:r w:rsidR="001704BC">
            <w:t xml:space="preserve"> </w:t>
          </w:r>
          <w:r w:rsidR="00DD4CF3">
            <w:t>1</w:t>
          </w:r>
          <w:r w:rsidR="008E7F0A">
            <w:t xml:space="preserve"> 713 956 2838</w:t>
          </w:r>
          <w:r w:rsidR="00D7307D">
            <w:br/>
          </w:r>
          <w:r w:rsidR="00D7307D">
            <w:rPr>
              <w:b/>
            </w:rPr>
            <w:t>F</w:t>
          </w:r>
          <w:r w:rsidR="00D7307D" w:rsidRPr="00834FCD">
            <w:rPr>
              <w:b/>
            </w:rPr>
            <w:t>:</w:t>
          </w:r>
          <w:r w:rsidR="00D7307D" w:rsidRPr="00834FCD">
            <w:t xml:space="preserve"> +</w:t>
          </w:r>
          <w:r w:rsidR="001704BC">
            <w:t xml:space="preserve"> </w:t>
          </w:r>
          <w:r w:rsidR="00DD4CF3">
            <w:t>1</w:t>
          </w:r>
          <w:r w:rsidR="008E7F0A">
            <w:t xml:space="preserve"> 713 481 5333</w:t>
          </w:r>
          <w:r w:rsidR="00D7307D">
            <w:br/>
          </w:r>
          <w:r w:rsidR="001704BC" w:rsidRPr="001704BC">
            <w:rPr>
              <w:b/>
            </w:rPr>
            <w:t>www.</w:t>
          </w:r>
          <w:r w:rsidR="00C922C5">
            <w:rPr>
              <w:b/>
            </w:rPr>
            <w:t>alsglobal</w:t>
          </w:r>
          <w:r w:rsidR="001704BC" w:rsidRPr="001704BC">
            <w:rPr>
              <w:b/>
            </w:rPr>
            <w:t>.com</w:t>
          </w:r>
        </w:p>
      </w:tc>
    </w:tr>
  </w:tbl>
  <w:p w:rsidR="00D7307D" w:rsidRDefault="00D7307D" w:rsidP="00834FCD">
    <w:pPr>
      <w:pStyle w:val="Header"/>
    </w:pPr>
  </w:p>
  <w:p w:rsidR="00CC05DA" w:rsidRDefault="00CC05DA" w:rsidP="00834FCD">
    <w:pPr>
      <w:pStyle w:val="Header"/>
    </w:pPr>
  </w:p>
  <w:p w:rsidR="00CC05DA" w:rsidRDefault="00CC05DA" w:rsidP="00834F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8A6ADA"/>
    <w:multiLevelType w:val="hybridMultilevel"/>
    <w:tmpl w:val="0D107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D47"/>
    <w:rsid w:val="00007D30"/>
    <w:rsid w:val="00017436"/>
    <w:rsid w:val="00057C0B"/>
    <w:rsid w:val="0007681C"/>
    <w:rsid w:val="0009713E"/>
    <w:rsid w:val="000D5D47"/>
    <w:rsid w:val="000F7C96"/>
    <w:rsid w:val="00130C22"/>
    <w:rsid w:val="00141C28"/>
    <w:rsid w:val="001636DD"/>
    <w:rsid w:val="001704BC"/>
    <w:rsid w:val="001719A5"/>
    <w:rsid w:val="00182E4F"/>
    <w:rsid w:val="0019547C"/>
    <w:rsid w:val="001D5227"/>
    <w:rsid w:val="0022506D"/>
    <w:rsid w:val="002A4273"/>
    <w:rsid w:val="002B5F86"/>
    <w:rsid w:val="002C2856"/>
    <w:rsid w:val="002D71F2"/>
    <w:rsid w:val="00327295"/>
    <w:rsid w:val="00360BE7"/>
    <w:rsid w:val="00390E93"/>
    <w:rsid w:val="003E6A81"/>
    <w:rsid w:val="003F3553"/>
    <w:rsid w:val="0040713A"/>
    <w:rsid w:val="004535A5"/>
    <w:rsid w:val="004C276C"/>
    <w:rsid w:val="004E2005"/>
    <w:rsid w:val="00502BB0"/>
    <w:rsid w:val="00522752"/>
    <w:rsid w:val="00534E66"/>
    <w:rsid w:val="005839D9"/>
    <w:rsid w:val="005B22F9"/>
    <w:rsid w:val="005C2ECB"/>
    <w:rsid w:val="005E5D17"/>
    <w:rsid w:val="00611E5C"/>
    <w:rsid w:val="00616A36"/>
    <w:rsid w:val="006405CB"/>
    <w:rsid w:val="006453AF"/>
    <w:rsid w:val="006B325F"/>
    <w:rsid w:val="006D508E"/>
    <w:rsid w:val="00731306"/>
    <w:rsid w:val="0074276F"/>
    <w:rsid w:val="0074741F"/>
    <w:rsid w:val="007870F4"/>
    <w:rsid w:val="007A590E"/>
    <w:rsid w:val="007B12A8"/>
    <w:rsid w:val="008157D1"/>
    <w:rsid w:val="00834FCD"/>
    <w:rsid w:val="008813BD"/>
    <w:rsid w:val="008862CA"/>
    <w:rsid w:val="008A4FFB"/>
    <w:rsid w:val="008B4571"/>
    <w:rsid w:val="008E7F0A"/>
    <w:rsid w:val="00902120"/>
    <w:rsid w:val="00902153"/>
    <w:rsid w:val="00923B5D"/>
    <w:rsid w:val="00930EC2"/>
    <w:rsid w:val="00962238"/>
    <w:rsid w:val="009875B7"/>
    <w:rsid w:val="009948A7"/>
    <w:rsid w:val="00996B3A"/>
    <w:rsid w:val="009A16FB"/>
    <w:rsid w:val="00A10F5F"/>
    <w:rsid w:val="00A2146B"/>
    <w:rsid w:val="00A23812"/>
    <w:rsid w:val="00A5396C"/>
    <w:rsid w:val="00A65812"/>
    <w:rsid w:val="00AA21C4"/>
    <w:rsid w:val="00AC3086"/>
    <w:rsid w:val="00AD3A7E"/>
    <w:rsid w:val="00AD420E"/>
    <w:rsid w:val="00AF1817"/>
    <w:rsid w:val="00AF69A9"/>
    <w:rsid w:val="00B06CDD"/>
    <w:rsid w:val="00B21361"/>
    <w:rsid w:val="00B3236B"/>
    <w:rsid w:val="00B52CF4"/>
    <w:rsid w:val="00B61E35"/>
    <w:rsid w:val="00B82B54"/>
    <w:rsid w:val="00B86C0B"/>
    <w:rsid w:val="00BC72DF"/>
    <w:rsid w:val="00BE36E5"/>
    <w:rsid w:val="00BF7842"/>
    <w:rsid w:val="00C00BC6"/>
    <w:rsid w:val="00C11BFB"/>
    <w:rsid w:val="00C332E0"/>
    <w:rsid w:val="00C62142"/>
    <w:rsid w:val="00C7549D"/>
    <w:rsid w:val="00C922C5"/>
    <w:rsid w:val="00CA11F3"/>
    <w:rsid w:val="00CC05DA"/>
    <w:rsid w:val="00CE0DD4"/>
    <w:rsid w:val="00CE35D7"/>
    <w:rsid w:val="00CF1F24"/>
    <w:rsid w:val="00D03EBB"/>
    <w:rsid w:val="00D177CF"/>
    <w:rsid w:val="00D17884"/>
    <w:rsid w:val="00D2222A"/>
    <w:rsid w:val="00D60689"/>
    <w:rsid w:val="00D7307D"/>
    <w:rsid w:val="00D91B1A"/>
    <w:rsid w:val="00DC7270"/>
    <w:rsid w:val="00DD4CF3"/>
    <w:rsid w:val="00E20611"/>
    <w:rsid w:val="00E7667F"/>
    <w:rsid w:val="00EA46B7"/>
    <w:rsid w:val="00EB66DC"/>
    <w:rsid w:val="00EE4C35"/>
    <w:rsid w:val="00EE5BAC"/>
    <w:rsid w:val="00F13483"/>
    <w:rsid w:val="00F456AC"/>
    <w:rsid w:val="00FB38FF"/>
    <w:rsid w:val="00FB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1B51D9A8-BBF6-44D3-B1BE-4A1E4B7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FCD"/>
    <w:rPr>
      <w:rFonts w:ascii="Lucida Sans" w:hAnsi="Lucida Sans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FCD"/>
    <w:pPr>
      <w:tabs>
        <w:tab w:val="center" w:pos="4680"/>
        <w:tab w:val="right" w:pos="9360"/>
      </w:tabs>
      <w:spacing w:after="0" w:line="240" w:lineRule="auto"/>
    </w:pPr>
    <w:rPr>
      <w:noProof/>
      <w:lang w:val="en-AU" w:eastAsia="en-AU"/>
    </w:rPr>
  </w:style>
  <w:style w:type="character" w:customStyle="1" w:styleId="HeaderChar">
    <w:name w:val="Header Char"/>
    <w:basedOn w:val="DefaultParagraphFont"/>
    <w:link w:val="Header"/>
    <w:uiPriority w:val="99"/>
    <w:rsid w:val="00834FCD"/>
    <w:rPr>
      <w:rFonts w:ascii="Lucida Sans" w:hAnsi="Lucida Sans"/>
      <w:noProof/>
      <w:sz w:val="20"/>
      <w:szCs w:val="20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902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153"/>
  </w:style>
  <w:style w:type="paragraph" w:styleId="BalloonText">
    <w:name w:val="Balloon Text"/>
    <w:basedOn w:val="Normal"/>
    <w:link w:val="BalloonTextChar"/>
    <w:uiPriority w:val="99"/>
    <w:semiHidden/>
    <w:unhideWhenUsed/>
    <w:rsid w:val="00902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153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B5F8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Letter-Date">
    <w:name w:val="Letter - Date"/>
    <w:basedOn w:val="Letter-AddressBlock"/>
    <w:qFormat/>
    <w:rsid w:val="00D91B1A"/>
    <w:pPr>
      <w:spacing w:after="840"/>
    </w:pPr>
  </w:style>
  <w:style w:type="paragraph" w:customStyle="1" w:styleId="Letter-AddressBlock">
    <w:name w:val="Letter - Address Block"/>
    <w:basedOn w:val="Normal"/>
    <w:qFormat/>
    <w:rsid w:val="00834FCD"/>
    <w:pPr>
      <w:spacing w:after="0"/>
      <w:ind w:right="6"/>
    </w:pPr>
    <w:rPr>
      <w:rFonts w:eastAsia="Cambria" w:cs="Times New Roman"/>
      <w:szCs w:val="24"/>
    </w:rPr>
  </w:style>
  <w:style w:type="paragraph" w:customStyle="1" w:styleId="Letter-AddressBlock-10ptsAfter">
    <w:name w:val="Letter - Address Block - 10pts After"/>
    <w:basedOn w:val="Normal"/>
    <w:qFormat/>
    <w:rsid w:val="00834FCD"/>
    <w:pPr>
      <w:ind w:right="6"/>
    </w:pPr>
    <w:rPr>
      <w:rFonts w:eastAsia="Cambria" w:cs="Times New Roman"/>
      <w:szCs w:val="24"/>
    </w:rPr>
  </w:style>
  <w:style w:type="paragraph" w:customStyle="1" w:styleId="Letter-SalutationLine">
    <w:name w:val="Letter - Salutation Line"/>
    <w:basedOn w:val="Normal"/>
    <w:qFormat/>
    <w:rsid w:val="00834FCD"/>
    <w:pPr>
      <w:ind w:right="6"/>
    </w:pPr>
    <w:rPr>
      <w:rFonts w:cs="Arial"/>
      <w:color w:val="000000" w:themeColor="text1"/>
    </w:rPr>
  </w:style>
  <w:style w:type="paragraph" w:customStyle="1" w:styleId="Letter-Subject">
    <w:name w:val="Letter - Subject"/>
    <w:basedOn w:val="Normal"/>
    <w:next w:val="Letter-BodyContent"/>
    <w:qFormat/>
    <w:rsid w:val="00834FCD"/>
    <w:pPr>
      <w:ind w:right="6"/>
    </w:pPr>
    <w:rPr>
      <w:rFonts w:ascii="Lucida Sans Bold" w:eastAsia="Cambria" w:hAnsi="Lucida Sans Bold" w:cs="Times New Roman"/>
      <w:b/>
      <w:caps/>
      <w:szCs w:val="24"/>
      <w:u w:val="single"/>
    </w:rPr>
  </w:style>
  <w:style w:type="paragraph" w:customStyle="1" w:styleId="Letter-BodyContent">
    <w:name w:val="Letter - Body Content"/>
    <w:basedOn w:val="Normal"/>
    <w:qFormat/>
    <w:rsid w:val="00834FCD"/>
    <w:pPr>
      <w:ind w:right="6"/>
      <w:jc w:val="both"/>
    </w:pPr>
    <w:rPr>
      <w:rFonts w:eastAsia="Cambria" w:cs="Times New Roman"/>
      <w:szCs w:val="24"/>
    </w:rPr>
  </w:style>
  <w:style w:type="paragraph" w:customStyle="1" w:styleId="Letter-Footer">
    <w:name w:val="Letter - Footer"/>
    <w:basedOn w:val="Footer"/>
    <w:qFormat/>
    <w:rsid w:val="00962238"/>
    <w:pPr>
      <w:pBdr>
        <w:top w:val="single" w:sz="24" w:space="1" w:color="D1D3D4"/>
      </w:pBdr>
      <w:tabs>
        <w:tab w:val="clear" w:pos="4680"/>
        <w:tab w:val="clear" w:pos="9360"/>
        <w:tab w:val="left" w:pos="-426"/>
        <w:tab w:val="center" w:pos="4820"/>
        <w:tab w:val="right" w:pos="9923"/>
      </w:tabs>
      <w:spacing w:before="240" w:after="240"/>
      <w:ind w:left="-425" w:right="-284"/>
      <w:jc w:val="both"/>
    </w:pPr>
    <w:rPr>
      <w:color w:val="D1D3D4"/>
      <w:sz w:val="18"/>
      <w:szCs w:val="18"/>
    </w:rPr>
  </w:style>
  <w:style w:type="table" w:styleId="TableGrid">
    <w:name w:val="Table Grid"/>
    <w:basedOn w:val="TableNormal"/>
    <w:uiPriority w:val="59"/>
    <w:rsid w:val="00CF1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GHTSOLUTIONSRIGHTPARTNER">
    <w:name w:val="RIGHT SOLUTIONS RIGHT PARTNER"/>
    <w:basedOn w:val="Footer"/>
    <w:qFormat/>
    <w:rsid w:val="0007681C"/>
    <w:pPr>
      <w:pBdr>
        <w:top w:val="single" w:sz="24" w:space="1" w:color="595959" w:themeColor="text1" w:themeTint="A6"/>
      </w:pBdr>
      <w:tabs>
        <w:tab w:val="clear" w:pos="9360"/>
        <w:tab w:val="right" w:pos="9781"/>
      </w:tabs>
      <w:spacing w:before="240" w:after="240"/>
      <w:ind w:left="-425" w:right="-284"/>
      <w:jc w:val="center"/>
    </w:pPr>
    <w:rPr>
      <w:rFonts w:asciiTheme="majorHAnsi" w:hAnsiTheme="majorHAnsi"/>
      <w:color w:val="595959" w:themeColor="text1" w:themeTint="A6"/>
      <w:spacing w:val="5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4741F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81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Marketing\ALS%20Ellington%20Marketing%20Items%202014\ALS%20Ellington%20Material\Letterhead\Letterhead%20template%20-%20(US)%20ALS%20Ellingt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F1FB371487D491CAA7EBB67FE018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8F66E-96CD-483D-943B-242AD1A38462}"/>
      </w:docPartPr>
      <w:docPartBody>
        <w:p w:rsidR="00890A0F" w:rsidRDefault="00890A0F">
          <w:pPr>
            <w:pStyle w:val="6F1FB371487D491CAA7EBB67FE018CF3"/>
          </w:pPr>
          <w:r w:rsidRPr="005D262A">
            <w:rPr>
              <w:rStyle w:val="PlaceholderText"/>
            </w:rPr>
            <w:t>Click here to enter a date.</w:t>
          </w:r>
        </w:p>
      </w:docPartBody>
    </w:docPart>
    <w:docPart>
      <w:docPartPr>
        <w:name w:val="E370C39B9B4C4C01B44740061365A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7BE6D5-BDA1-4F6F-AC40-267683CDB294}"/>
      </w:docPartPr>
      <w:docPartBody>
        <w:p w:rsidR="00890A0F" w:rsidRDefault="00890A0F">
          <w:pPr>
            <w:pStyle w:val="E370C39B9B4C4C01B44740061365AF01"/>
          </w:pPr>
          <w:r w:rsidRPr="005D262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Bold">
    <w:altName w:val="Lucida San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A0F"/>
    <w:rsid w:val="0089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F1FB371487D491CAA7EBB67FE018CF3">
    <w:name w:val="6F1FB371487D491CAA7EBB67FE018CF3"/>
  </w:style>
  <w:style w:type="paragraph" w:customStyle="1" w:styleId="E370C39B9B4C4C01B44740061365AF01">
    <w:name w:val="E370C39B9B4C4C01B44740061365AF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F80CC-C030-4365-BA98-43EF087F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 template - (US) ALS Ellington</Template>
  <TotalTime>17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ALS Petrophysics</vt:lpstr>
    </vt:vector>
  </TitlesOfParts>
  <Company>ALS Group Pty Ltd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ALS Petrophysics</dc:title>
  <dc:creator>Nancy Engelhardt-Moore</dc:creator>
  <cp:lastModifiedBy>Nancy Engelhardt-Moore</cp:lastModifiedBy>
  <cp:revision>6</cp:revision>
  <cp:lastPrinted>2013-02-05T03:50:00Z</cp:lastPrinted>
  <dcterms:created xsi:type="dcterms:W3CDTF">2015-02-23T22:52:00Z</dcterms:created>
  <dcterms:modified xsi:type="dcterms:W3CDTF">2015-02-24T17:59:00Z</dcterms:modified>
</cp:coreProperties>
</file>